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4060EA7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6575C3">
        <w:rPr>
          <w:b/>
          <w:noProof/>
          <w:sz w:val="24"/>
        </w:rPr>
        <w:t>2261</w:t>
      </w:r>
    </w:p>
    <w:p w14:paraId="74CC0257" w14:textId="77777777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182BAD1" w14:textId="5E6CC3E2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6575C3">
        <w:rPr>
          <w:rFonts w:eastAsia="Batang" w:cs="Arial"/>
          <w:sz w:val="18"/>
          <w:szCs w:val="18"/>
          <w:lang w:eastAsia="zh-CN"/>
        </w:rPr>
        <w:t>52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77777777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147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783FF0AE" w14:textId="77777777"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r w:rsidR="00B04D7E">
        <w:t>-CT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77777777" w:rsidR="0019534B" w:rsidRPr="00D0420B" w:rsidRDefault="00730B0F" w:rsidP="008C0155">
            <w:pPr>
              <w:pStyle w:val="TAL"/>
            </w:pPr>
            <w:r>
              <w:t>xxxxxxxx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234EABC4" w:rsidR="00CB3E45" w:rsidRPr="00CB3E45" w:rsidRDefault="00716725" w:rsidP="00CB3E45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following excluded by stage2 WID (S2-2106794)</w:t>
      </w:r>
      <w:r w:rsidR="00CB3E45" w:rsidRPr="00CB3E45">
        <w:t>:</w:t>
      </w:r>
    </w:p>
    <w:p w14:paraId="0253EDA1" w14:textId="34D005B9" w:rsidR="00CB3E45" w:rsidRPr="00CB3E45" w:rsidRDefault="00CB3E45" w:rsidP="00CB3E45">
      <w:pPr>
        <w:pStyle w:val="B2"/>
      </w:pPr>
      <w:r w:rsidRPr="00CB3E45">
        <w:t>-</w:t>
      </w:r>
      <w:r w:rsidRPr="00CB3E45">
        <w:tab/>
      </w:r>
      <w:r w:rsidR="00716725">
        <w:t>S</w:t>
      </w:r>
      <w:r w:rsidRPr="00CB3E45">
        <w:t xml:space="preserve">upport for </w:t>
      </w:r>
      <w:r>
        <w:t>d</w:t>
      </w:r>
      <w:r w:rsidRPr="00CB3E45">
        <w:t>edicated bearer, support for GBR bearer (not deemed minimum essential functionality for IoT use case with</w:t>
      </w:r>
      <w:r w:rsidR="00BF5044" w:rsidRPr="00BF5044">
        <w:t xml:space="preserve"> </w:t>
      </w:r>
      <w:r w:rsidR="00BF5044">
        <w:t>eMTC</w:t>
      </w:r>
      <w:r w:rsidRPr="00CB3E45">
        <w:t>)</w:t>
      </w:r>
    </w:p>
    <w:p w14:paraId="68CFF3DB" w14:textId="77777777" w:rsidR="00CB3E45" w:rsidRPr="00CB3E45" w:rsidRDefault="00CB3E45" w:rsidP="00CB3E45">
      <w:pPr>
        <w:pStyle w:val="B2"/>
      </w:pPr>
      <w:r w:rsidRPr="00CB3E45">
        <w:t>-</w:t>
      </w:r>
      <w:r w:rsidRPr="00CB3E45">
        <w:tab/>
        <w:t>MBMS (not discussed in RAN for Rel-17 IoT NTN)</w:t>
      </w:r>
    </w:p>
    <w:p w14:paraId="2449D8D7" w14:textId="77777777" w:rsidR="009C5016" w:rsidRDefault="00CB3E45" w:rsidP="009C5016">
      <w:pPr>
        <w:pStyle w:val="B2"/>
      </w:pPr>
      <w:r w:rsidRPr="00CB3E45">
        <w:t>-</w:t>
      </w:r>
      <w:r w:rsidRPr="00CB3E45">
        <w:tab/>
        <w:t>WUS (not discussed in RAN for Rel-17 IoT NTN)</w:t>
      </w:r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775430DB" w14:textId="77777777" w:rsidR="00B50C1B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1E016C5C" w14:textId="559562A3" w:rsidR="00BB6781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</w:t>
            </w:r>
            <w:bookmarkStart w:id="0" w:name="_GoBack"/>
            <w:bookmarkEnd w:id="0"/>
            <w:r>
              <w:t>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10C55" w14:textId="77777777" w:rsidR="0086339C" w:rsidRDefault="0086339C">
      <w:r>
        <w:separator/>
      </w:r>
    </w:p>
  </w:endnote>
  <w:endnote w:type="continuationSeparator" w:id="0">
    <w:p w14:paraId="40BFE6E3" w14:textId="77777777" w:rsidR="0086339C" w:rsidRDefault="0086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5E0EF" w14:textId="77777777" w:rsidR="0086339C" w:rsidRDefault="0086339C">
      <w:r>
        <w:separator/>
      </w:r>
    </w:p>
  </w:footnote>
  <w:footnote w:type="continuationSeparator" w:id="0">
    <w:p w14:paraId="7CFE7945" w14:textId="77777777" w:rsidR="0086339C" w:rsidRDefault="00863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36B27"/>
    <w:rsid w:val="002475FE"/>
    <w:rsid w:val="0024786B"/>
    <w:rsid w:val="0026028D"/>
    <w:rsid w:val="00262A58"/>
    <w:rsid w:val="00263B86"/>
    <w:rsid w:val="00280E5E"/>
    <w:rsid w:val="002832D9"/>
    <w:rsid w:val="002972AE"/>
    <w:rsid w:val="002A1BE1"/>
    <w:rsid w:val="002A6053"/>
    <w:rsid w:val="002A6AF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D1508"/>
    <w:rsid w:val="00ED6F59"/>
    <w:rsid w:val="00ED7A5B"/>
    <w:rsid w:val="00EE2A2A"/>
    <w:rsid w:val="00EE7ABC"/>
    <w:rsid w:val="00EF3EE4"/>
    <w:rsid w:val="00EF565A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93913-A3D5-4EFE-BD98-1DB54C06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</TotalTime>
  <Pages>5</Pages>
  <Words>846</Words>
  <Characters>6860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3</cp:revision>
  <cp:lastPrinted>2000-02-29T10:31:00Z</cp:lastPrinted>
  <dcterms:created xsi:type="dcterms:W3CDTF">2021-09-13T15:16:00Z</dcterms:created>
  <dcterms:modified xsi:type="dcterms:W3CDTF">2021-09-14T12:55:00Z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